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B91" w:rsidRDefault="00B04B91" w:rsidP="00FC72D1">
      <w:pPr>
        <w:rPr>
          <w:rFonts w:cs="Arial"/>
          <w:noProof/>
          <w:sz w:val="22"/>
          <w:szCs w:val="22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754253" cy="4281054"/>
            <wp:effectExtent l="0" t="0" r="0" b="5715"/>
            <wp:docPr id="2" name="Obrázek 2" descr="C:\Users\STARAP\Documents\Poptávkové řízení 2016\Obj. 580 SM Výměna regulační armatury\Foto\DSCN4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ARAP\Documents\Poptávkové řízení 2016\Obj. 580 SM Výměna regulační armatury\Foto\DSCN44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5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4F5D" w:rsidRDefault="00734B40" w:rsidP="00FC72D1">
      <w:pPr>
        <w:rPr>
          <w:rFonts w:cs="Arial"/>
          <w:noProof/>
          <w:sz w:val="22"/>
          <w:szCs w:val="22"/>
        </w:rPr>
      </w:pPr>
      <w:r>
        <w:rPr>
          <w:rFonts w:cs="Arial"/>
          <w:noProof/>
          <w:sz w:val="22"/>
          <w:szCs w:val="22"/>
        </w:rPr>
        <w:drawing>
          <wp:inline distT="0" distB="0" distL="0" distR="0" wp14:anchorId="2E83BC4F" wp14:editId="0EDBFDF7">
            <wp:extent cx="5754252" cy="3906982"/>
            <wp:effectExtent l="0" t="0" r="0" b="0"/>
            <wp:docPr id="4" name="Obrázek 4" descr="C:\Users\STARAP\Documents\Poptávkové řízení 2016\Obj. 580 SM Výměna regulační armatury\Foto\DSCN4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ARAP\Documents\Poptávkové řízení 2016\Obj. 580 SM Výměna regulační armatury\Foto\DSCN459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252" cy="390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B91" w:rsidRPr="00CC50AA" w:rsidRDefault="00B04B91" w:rsidP="00FC72D1">
      <w:r>
        <w:rPr>
          <w:rFonts w:cs="Arial"/>
          <w:noProof/>
          <w:sz w:val="22"/>
          <w:szCs w:val="22"/>
        </w:rPr>
        <w:lastRenderedPageBreak/>
        <w:drawing>
          <wp:inline distT="0" distB="0" distL="0" distR="0" wp14:anchorId="5E108217" wp14:editId="3A5BA105">
            <wp:extent cx="5761601" cy="6629400"/>
            <wp:effectExtent l="0" t="0" r="0" b="0"/>
            <wp:docPr id="1" name="Obrázek 1" descr="\\Rou-fs-02\Udrzba\2016\-=BRM=-\03\Obj. 580 SM Výměna regulační armatury\Foto\DSCN4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Rou-fs-02\Udrzba\2016\-=BRM=-\03\Obj. 580 SM Výměna regulační armatury\Foto\DSCN447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601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4B91" w:rsidRPr="00CC50AA" w:rsidSect="002039CE">
      <w:pgSz w:w="11906" w:h="16838"/>
      <w:pgMar w:top="398" w:right="1417" w:bottom="1258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3C35" w:rsidRDefault="000E3C35" w:rsidP="00646667">
      <w:pPr>
        <w:spacing w:before="0"/>
      </w:pPr>
      <w:r>
        <w:separator/>
      </w:r>
    </w:p>
  </w:endnote>
  <w:endnote w:type="continuationSeparator" w:id="0">
    <w:p w:rsidR="000E3C35" w:rsidRDefault="000E3C35" w:rsidP="0064666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3C35" w:rsidRDefault="000E3C35" w:rsidP="00646667">
      <w:pPr>
        <w:spacing w:before="0"/>
      </w:pPr>
      <w:r>
        <w:separator/>
      </w:r>
    </w:p>
  </w:footnote>
  <w:footnote w:type="continuationSeparator" w:id="0">
    <w:p w:rsidR="000E3C35" w:rsidRDefault="000E3C35" w:rsidP="00646667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567C9"/>
    <w:multiLevelType w:val="hybridMultilevel"/>
    <w:tmpl w:val="CB6A2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1D318E"/>
    <w:multiLevelType w:val="multilevel"/>
    <w:tmpl w:val="8AA8C1F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">
    <w:nsid w:val="0C1F2CC3"/>
    <w:multiLevelType w:val="multilevel"/>
    <w:tmpl w:val="A2F2B46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3">
    <w:nsid w:val="1E9B69D2"/>
    <w:multiLevelType w:val="multilevel"/>
    <w:tmpl w:val="583C78F2"/>
    <w:lvl w:ilvl="0">
      <w:start w:val="1"/>
      <w:numFmt w:val="decimal"/>
      <w:pStyle w:val="Nadpis1"/>
      <w:suff w:val="space"/>
      <w:lvlText w:val="%1."/>
      <w:lvlJc w:val="left"/>
      <w:pPr>
        <w:ind w:left="15" w:firstLine="2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82"/>
        </w:tabs>
        <w:ind w:left="582" w:hanging="5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67"/>
        </w:tabs>
        <w:ind w:left="76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2"/>
        </w:tabs>
        <w:ind w:left="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157"/>
        </w:tabs>
        <w:ind w:left="115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72"/>
        </w:tabs>
        <w:ind w:left="1172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547"/>
        </w:tabs>
        <w:ind w:left="154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562"/>
        </w:tabs>
        <w:ind w:left="156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937"/>
        </w:tabs>
        <w:ind w:left="1937" w:hanging="1800"/>
      </w:pPr>
      <w:rPr>
        <w:rFonts w:hint="default"/>
      </w:rPr>
    </w:lvl>
  </w:abstractNum>
  <w:abstractNum w:abstractNumId="4">
    <w:nsid w:val="1F995D41"/>
    <w:multiLevelType w:val="multilevel"/>
    <w:tmpl w:val="A2F2B46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">
    <w:nsid w:val="1FCF05F9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6">
    <w:nsid w:val="237047A4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7">
    <w:nsid w:val="2AFE080E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8">
    <w:nsid w:val="2C0F6450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9">
    <w:nsid w:val="3C665D62"/>
    <w:multiLevelType w:val="hybridMultilevel"/>
    <w:tmpl w:val="1AEE65BA"/>
    <w:lvl w:ilvl="0" w:tplc="3122665C">
      <w:start w:val="1"/>
      <w:numFmt w:val="bullet"/>
      <w:pStyle w:val="Odrky-rky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E5E63B0"/>
    <w:multiLevelType w:val="hybridMultilevel"/>
    <w:tmpl w:val="5E36AD70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4AC93426"/>
    <w:multiLevelType w:val="hybridMultilevel"/>
    <w:tmpl w:val="C59C91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300B49"/>
    <w:multiLevelType w:val="multilevel"/>
    <w:tmpl w:val="8AA8C1F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3">
    <w:nsid w:val="52E850FF"/>
    <w:multiLevelType w:val="multilevel"/>
    <w:tmpl w:val="E304B1CE"/>
    <w:lvl w:ilvl="0">
      <w:start w:val="1"/>
      <w:numFmt w:val="lowerLetter"/>
      <w:pStyle w:val="Odrky-psmena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pStyle w:val="Odrky2rove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4">
    <w:nsid w:val="5A1F2133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5">
    <w:nsid w:val="5D3D3D9B"/>
    <w:multiLevelType w:val="hybridMultilevel"/>
    <w:tmpl w:val="6A1089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3975672"/>
    <w:multiLevelType w:val="multilevel"/>
    <w:tmpl w:val="9738E2F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7">
    <w:nsid w:val="66A52435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8">
    <w:nsid w:val="6CE02B6A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9">
    <w:nsid w:val="6D25648C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0">
    <w:nsid w:val="744D7407"/>
    <w:multiLevelType w:val="multilevel"/>
    <w:tmpl w:val="9738E2F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1">
    <w:nsid w:val="74B750FB"/>
    <w:multiLevelType w:val="hybridMultilevel"/>
    <w:tmpl w:val="F02C6EB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DF20BC9"/>
    <w:multiLevelType w:val="multilevel"/>
    <w:tmpl w:val="E304B1C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Restart w:val="0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num w:numId="1">
    <w:abstractNumId w:val="3"/>
  </w:num>
  <w:num w:numId="2">
    <w:abstractNumId w:val="9"/>
  </w:num>
  <w:num w:numId="3">
    <w:abstractNumId w:val="13"/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"/>
  </w:num>
  <w:num w:numId="18">
    <w:abstractNumId w:val="13"/>
  </w:num>
  <w:num w:numId="19">
    <w:abstractNumId w:val="12"/>
  </w:num>
  <w:num w:numId="20">
    <w:abstractNumId w:val="1"/>
  </w:num>
  <w:num w:numId="21">
    <w:abstractNumId w:val="13"/>
  </w:num>
  <w:num w:numId="22">
    <w:abstractNumId w:val="16"/>
  </w:num>
  <w:num w:numId="23">
    <w:abstractNumId w:val="20"/>
  </w:num>
  <w:num w:numId="24">
    <w:abstractNumId w:val="14"/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5"/>
  </w:num>
  <w:num w:numId="2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</w:num>
  <w:num w:numId="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8"/>
  </w:num>
  <w:num w:numId="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7"/>
  </w:num>
  <w:num w:numId="3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8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9"/>
  </w:num>
  <w:num w:numId="41">
    <w:abstractNumId w:val="13"/>
  </w:num>
  <w:num w:numId="4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1"/>
  </w:num>
  <w:num w:numId="46">
    <w:abstractNumId w:val="0"/>
  </w:num>
  <w:num w:numId="47">
    <w:abstractNumId w:val="15"/>
  </w:num>
  <w:num w:numId="48">
    <w:abstractNumId w:val="10"/>
  </w:num>
  <w:num w:numId="4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trackedChanges" w:enforcement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1AD6"/>
    <w:rsid w:val="00015D64"/>
    <w:rsid w:val="00035B4F"/>
    <w:rsid w:val="00041034"/>
    <w:rsid w:val="00071EA5"/>
    <w:rsid w:val="000820E3"/>
    <w:rsid w:val="00084ADB"/>
    <w:rsid w:val="000B0398"/>
    <w:rsid w:val="000D1B27"/>
    <w:rsid w:val="000D56FE"/>
    <w:rsid w:val="000E3C35"/>
    <w:rsid w:val="000E5B4B"/>
    <w:rsid w:val="001040FE"/>
    <w:rsid w:val="00106DDA"/>
    <w:rsid w:val="0011198B"/>
    <w:rsid w:val="001145DF"/>
    <w:rsid w:val="001332E6"/>
    <w:rsid w:val="00144F5D"/>
    <w:rsid w:val="00165A65"/>
    <w:rsid w:val="001847B3"/>
    <w:rsid w:val="001B0DBE"/>
    <w:rsid w:val="001B1BF6"/>
    <w:rsid w:val="001C294A"/>
    <w:rsid w:val="001F1174"/>
    <w:rsid w:val="002039CE"/>
    <w:rsid w:val="002047E6"/>
    <w:rsid w:val="002248FA"/>
    <w:rsid w:val="0022797B"/>
    <w:rsid w:val="0023021F"/>
    <w:rsid w:val="00241999"/>
    <w:rsid w:val="002433CE"/>
    <w:rsid w:val="0026628B"/>
    <w:rsid w:val="00267ABB"/>
    <w:rsid w:val="002778CE"/>
    <w:rsid w:val="00281EE1"/>
    <w:rsid w:val="0029030B"/>
    <w:rsid w:val="00290D04"/>
    <w:rsid w:val="002961E2"/>
    <w:rsid w:val="002C0601"/>
    <w:rsid w:val="002E5E31"/>
    <w:rsid w:val="002F128D"/>
    <w:rsid w:val="002F5201"/>
    <w:rsid w:val="00304EF2"/>
    <w:rsid w:val="00305475"/>
    <w:rsid w:val="003104A5"/>
    <w:rsid w:val="00317E16"/>
    <w:rsid w:val="0032605B"/>
    <w:rsid w:val="00327425"/>
    <w:rsid w:val="0033148A"/>
    <w:rsid w:val="00340229"/>
    <w:rsid w:val="00350923"/>
    <w:rsid w:val="00352063"/>
    <w:rsid w:val="0039456A"/>
    <w:rsid w:val="003A218B"/>
    <w:rsid w:val="003A3358"/>
    <w:rsid w:val="003B238A"/>
    <w:rsid w:val="003C06A8"/>
    <w:rsid w:val="003C1DCA"/>
    <w:rsid w:val="003D3212"/>
    <w:rsid w:val="003E5014"/>
    <w:rsid w:val="003E5E89"/>
    <w:rsid w:val="00404D8C"/>
    <w:rsid w:val="00414015"/>
    <w:rsid w:val="00414942"/>
    <w:rsid w:val="00420E7B"/>
    <w:rsid w:val="0042382D"/>
    <w:rsid w:val="00426250"/>
    <w:rsid w:val="00431913"/>
    <w:rsid w:val="0043329C"/>
    <w:rsid w:val="0043465B"/>
    <w:rsid w:val="00440B12"/>
    <w:rsid w:val="0045740A"/>
    <w:rsid w:val="00481609"/>
    <w:rsid w:val="004B18F2"/>
    <w:rsid w:val="004B5969"/>
    <w:rsid w:val="004C31F2"/>
    <w:rsid w:val="004C3E7D"/>
    <w:rsid w:val="004D2FCE"/>
    <w:rsid w:val="004E2E49"/>
    <w:rsid w:val="004E7959"/>
    <w:rsid w:val="00503D98"/>
    <w:rsid w:val="005235EF"/>
    <w:rsid w:val="005341D6"/>
    <w:rsid w:val="005357DF"/>
    <w:rsid w:val="005B65D4"/>
    <w:rsid w:val="005D0B75"/>
    <w:rsid w:val="005F12CC"/>
    <w:rsid w:val="005F3C28"/>
    <w:rsid w:val="005F4330"/>
    <w:rsid w:val="006058B2"/>
    <w:rsid w:val="006105BB"/>
    <w:rsid w:val="00627380"/>
    <w:rsid w:val="00646667"/>
    <w:rsid w:val="006606C3"/>
    <w:rsid w:val="006A1C05"/>
    <w:rsid w:val="006A5FDE"/>
    <w:rsid w:val="006F55B3"/>
    <w:rsid w:val="006F7AC7"/>
    <w:rsid w:val="0073167E"/>
    <w:rsid w:val="00734B40"/>
    <w:rsid w:val="007410FC"/>
    <w:rsid w:val="00790A56"/>
    <w:rsid w:val="007979D6"/>
    <w:rsid w:val="007A7928"/>
    <w:rsid w:val="007D428E"/>
    <w:rsid w:val="007E2EE9"/>
    <w:rsid w:val="007E7593"/>
    <w:rsid w:val="008174CD"/>
    <w:rsid w:val="00827BF4"/>
    <w:rsid w:val="00827E79"/>
    <w:rsid w:val="008360FA"/>
    <w:rsid w:val="00843109"/>
    <w:rsid w:val="0084435B"/>
    <w:rsid w:val="00853287"/>
    <w:rsid w:val="008725CE"/>
    <w:rsid w:val="008905FE"/>
    <w:rsid w:val="008B6FA4"/>
    <w:rsid w:val="008B7693"/>
    <w:rsid w:val="008C43CB"/>
    <w:rsid w:val="008E429D"/>
    <w:rsid w:val="008E7C2E"/>
    <w:rsid w:val="008F1AD6"/>
    <w:rsid w:val="00926605"/>
    <w:rsid w:val="009523C1"/>
    <w:rsid w:val="00956C35"/>
    <w:rsid w:val="00956CFE"/>
    <w:rsid w:val="009774CE"/>
    <w:rsid w:val="00981435"/>
    <w:rsid w:val="009947E2"/>
    <w:rsid w:val="0099662A"/>
    <w:rsid w:val="009B4BD2"/>
    <w:rsid w:val="009E06F6"/>
    <w:rsid w:val="009F3074"/>
    <w:rsid w:val="00A12475"/>
    <w:rsid w:val="00A26498"/>
    <w:rsid w:val="00A27AC1"/>
    <w:rsid w:val="00A559C1"/>
    <w:rsid w:val="00AB6D80"/>
    <w:rsid w:val="00AC03B7"/>
    <w:rsid w:val="00AC30BD"/>
    <w:rsid w:val="00AD4E8B"/>
    <w:rsid w:val="00AF6EEC"/>
    <w:rsid w:val="00B04B91"/>
    <w:rsid w:val="00B34871"/>
    <w:rsid w:val="00B355BC"/>
    <w:rsid w:val="00B40B60"/>
    <w:rsid w:val="00B42BCB"/>
    <w:rsid w:val="00B63F21"/>
    <w:rsid w:val="00B65502"/>
    <w:rsid w:val="00B95DF9"/>
    <w:rsid w:val="00BA077C"/>
    <w:rsid w:val="00BA0B94"/>
    <w:rsid w:val="00BA6D31"/>
    <w:rsid w:val="00BC77C7"/>
    <w:rsid w:val="00BE2C6C"/>
    <w:rsid w:val="00C0475D"/>
    <w:rsid w:val="00C12198"/>
    <w:rsid w:val="00C1641D"/>
    <w:rsid w:val="00C62297"/>
    <w:rsid w:val="00C73263"/>
    <w:rsid w:val="00C90B74"/>
    <w:rsid w:val="00CA6C84"/>
    <w:rsid w:val="00CC50AA"/>
    <w:rsid w:val="00CC5953"/>
    <w:rsid w:val="00CC6C45"/>
    <w:rsid w:val="00D15DC9"/>
    <w:rsid w:val="00D30977"/>
    <w:rsid w:val="00D36485"/>
    <w:rsid w:val="00D63D35"/>
    <w:rsid w:val="00D77911"/>
    <w:rsid w:val="00D82E4A"/>
    <w:rsid w:val="00D83337"/>
    <w:rsid w:val="00DA3AB5"/>
    <w:rsid w:val="00DA6566"/>
    <w:rsid w:val="00DA6D09"/>
    <w:rsid w:val="00DB0270"/>
    <w:rsid w:val="00DB49D1"/>
    <w:rsid w:val="00DB777C"/>
    <w:rsid w:val="00DC2452"/>
    <w:rsid w:val="00DC391B"/>
    <w:rsid w:val="00DD0D58"/>
    <w:rsid w:val="00DF44BA"/>
    <w:rsid w:val="00E05E06"/>
    <w:rsid w:val="00E249B7"/>
    <w:rsid w:val="00E257C4"/>
    <w:rsid w:val="00E35BC3"/>
    <w:rsid w:val="00E42EFE"/>
    <w:rsid w:val="00E52C8C"/>
    <w:rsid w:val="00E625F6"/>
    <w:rsid w:val="00E8119E"/>
    <w:rsid w:val="00E94584"/>
    <w:rsid w:val="00EA4F49"/>
    <w:rsid w:val="00EC56D8"/>
    <w:rsid w:val="00EC74E9"/>
    <w:rsid w:val="00EE15D3"/>
    <w:rsid w:val="00EE7A33"/>
    <w:rsid w:val="00EF1065"/>
    <w:rsid w:val="00F003EF"/>
    <w:rsid w:val="00F03ED3"/>
    <w:rsid w:val="00F105C8"/>
    <w:rsid w:val="00F11E44"/>
    <w:rsid w:val="00F41305"/>
    <w:rsid w:val="00F50B63"/>
    <w:rsid w:val="00F50E8A"/>
    <w:rsid w:val="00F71C37"/>
    <w:rsid w:val="00FA0EDD"/>
    <w:rsid w:val="00FB2D72"/>
    <w:rsid w:val="00FC72D1"/>
    <w:rsid w:val="00FD1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63D35"/>
    <w:pPr>
      <w:spacing w:before="120"/>
      <w:jc w:val="both"/>
    </w:pPr>
    <w:rPr>
      <w:rFonts w:ascii="Arial" w:hAnsi="Arial"/>
    </w:rPr>
  </w:style>
  <w:style w:type="paragraph" w:styleId="Nadpis1">
    <w:name w:val="heading 1"/>
    <w:basedOn w:val="Normln"/>
    <w:next w:val="Normln"/>
    <w:qFormat/>
    <w:rsid w:val="00084ADB"/>
    <w:pPr>
      <w:keepNext/>
      <w:numPr>
        <w:numId w:val="1"/>
      </w:numPr>
      <w:spacing w:before="360"/>
      <w:ind w:left="17" w:firstLine="0"/>
      <w:outlineLvl w:val="0"/>
    </w:pPr>
    <w:rPr>
      <w:rFonts w:cs="Arial"/>
      <w:b/>
      <w:bC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084ADB"/>
    <w:pPr>
      <w:numPr>
        <w:ilvl w:val="1"/>
        <w:numId w:val="1"/>
      </w:numPr>
      <w:spacing w:before="240"/>
      <w:ind w:left="584"/>
      <w:outlineLvl w:val="1"/>
    </w:pPr>
    <w:rPr>
      <w:b/>
      <w:bCs/>
      <w:iCs/>
      <w:szCs w:val="28"/>
    </w:rPr>
  </w:style>
  <w:style w:type="paragraph" w:styleId="Nadpis3">
    <w:name w:val="heading 3"/>
    <w:basedOn w:val="Normln"/>
    <w:next w:val="Normln"/>
    <w:qFormat/>
    <w:rsid w:val="00627380"/>
    <w:pPr>
      <w:keepNext/>
      <w:tabs>
        <w:tab w:val="num" w:pos="767"/>
      </w:tabs>
      <w:spacing w:before="240" w:after="60"/>
      <w:ind w:left="767" w:hanging="720"/>
      <w:outlineLvl w:val="2"/>
    </w:pPr>
    <w:rPr>
      <w:rFonts w:cs="Arial"/>
      <w:bCs/>
      <w:szCs w:val="26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rsid w:val="00084ADB"/>
    <w:rPr>
      <w:rFonts w:ascii="Arial" w:hAnsi="Arial"/>
      <w:b/>
      <w:bCs/>
      <w:iCs/>
      <w:szCs w:val="28"/>
      <w:lang w:val="cs-CZ" w:eastAsia="cs-CZ" w:bidi="ar-SA"/>
    </w:rPr>
  </w:style>
  <w:style w:type="paragraph" w:styleId="Obsah1">
    <w:name w:val="toc 1"/>
    <w:basedOn w:val="Normln"/>
    <w:next w:val="Normln"/>
    <w:autoRedefine/>
    <w:semiHidden/>
    <w:rsid w:val="00F03ED3"/>
    <w:pPr>
      <w:spacing w:before="0"/>
    </w:pPr>
  </w:style>
  <w:style w:type="paragraph" w:styleId="Obsah2">
    <w:name w:val="toc 2"/>
    <w:basedOn w:val="Normln"/>
    <w:next w:val="Normln"/>
    <w:autoRedefine/>
    <w:semiHidden/>
    <w:rsid w:val="00F03ED3"/>
    <w:pPr>
      <w:spacing w:before="0"/>
      <w:ind w:left="198"/>
    </w:pPr>
  </w:style>
  <w:style w:type="paragraph" w:customStyle="1" w:styleId="Odrky-psmena">
    <w:name w:val="Odrážky - písmena"/>
    <w:basedOn w:val="Normln"/>
    <w:link w:val="Odrky-psmenaCharChar"/>
    <w:rsid w:val="00F41305"/>
    <w:pPr>
      <w:numPr>
        <w:numId w:val="41"/>
      </w:numPr>
      <w:spacing w:before="0"/>
    </w:pPr>
  </w:style>
  <w:style w:type="paragraph" w:customStyle="1" w:styleId="Odrky2rove">
    <w:name w:val="Odrážky 2 úroveň"/>
    <w:basedOn w:val="Normln"/>
    <w:rsid w:val="00305475"/>
    <w:pPr>
      <w:numPr>
        <w:ilvl w:val="1"/>
        <w:numId w:val="41"/>
      </w:numPr>
      <w:spacing w:before="0"/>
    </w:pPr>
  </w:style>
  <w:style w:type="paragraph" w:customStyle="1" w:styleId="lnek">
    <w:name w:val="Článek"/>
    <w:basedOn w:val="Normln"/>
    <w:next w:val="Normln"/>
    <w:rsid w:val="00241999"/>
    <w:pPr>
      <w:overflowPunct w:val="0"/>
      <w:autoSpaceDE w:val="0"/>
      <w:autoSpaceDN w:val="0"/>
      <w:adjustRightInd w:val="0"/>
      <w:spacing w:before="360"/>
      <w:ind w:left="15" w:firstLine="2"/>
      <w:jc w:val="center"/>
      <w:textAlignment w:val="baseline"/>
      <w:outlineLvl w:val="0"/>
    </w:pPr>
    <w:rPr>
      <w:b/>
      <w:sz w:val="28"/>
      <w:szCs w:val="28"/>
    </w:rPr>
  </w:style>
  <w:style w:type="paragraph" w:customStyle="1" w:styleId="Odstavec2">
    <w:name w:val="Odstavec 2"/>
    <w:basedOn w:val="Normln"/>
    <w:rsid w:val="00241999"/>
    <w:pPr>
      <w:tabs>
        <w:tab w:val="num" w:pos="567"/>
      </w:tabs>
      <w:overflowPunct w:val="0"/>
      <w:autoSpaceDE w:val="0"/>
      <w:autoSpaceDN w:val="0"/>
      <w:adjustRightInd w:val="0"/>
      <w:ind w:left="567" w:hanging="550"/>
      <w:textAlignment w:val="baseline"/>
      <w:outlineLvl w:val="1"/>
    </w:pPr>
    <w:rPr>
      <w:szCs w:val="24"/>
    </w:rPr>
  </w:style>
  <w:style w:type="paragraph" w:customStyle="1" w:styleId="Odstavec3">
    <w:name w:val="Odstavec 3"/>
    <w:basedOn w:val="Odstavec2"/>
    <w:rsid w:val="00EF1065"/>
    <w:pPr>
      <w:numPr>
        <w:ilvl w:val="2"/>
      </w:numPr>
      <w:tabs>
        <w:tab w:val="num" w:pos="567"/>
        <w:tab w:val="num" w:pos="900"/>
      </w:tabs>
      <w:ind w:left="900" w:hanging="868"/>
      <w:outlineLvl w:val="2"/>
    </w:pPr>
  </w:style>
  <w:style w:type="paragraph" w:customStyle="1" w:styleId="Odrky-rky">
    <w:name w:val="Odrážky - čárky"/>
    <w:basedOn w:val="Normln"/>
    <w:rsid w:val="0045740A"/>
    <w:pPr>
      <w:numPr>
        <w:numId w:val="2"/>
      </w:numPr>
      <w:tabs>
        <w:tab w:val="clear" w:pos="720"/>
      </w:tabs>
      <w:spacing w:before="0"/>
      <w:ind w:left="680" w:hanging="340"/>
    </w:pPr>
  </w:style>
  <w:style w:type="character" w:customStyle="1" w:styleId="Odrky-psmenaCharChar">
    <w:name w:val="Odrážky - písmena Char Char"/>
    <w:basedOn w:val="Standardnpsmoodstavce"/>
    <w:link w:val="Odrky-psmena"/>
    <w:rsid w:val="00F41305"/>
    <w:rPr>
      <w:rFonts w:ascii="Arial" w:hAnsi="Arial"/>
      <w:lang w:val="cs-CZ" w:eastAsia="cs-CZ" w:bidi="ar-SA"/>
    </w:rPr>
  </w:style>
  <w:style w:type="paragraph" w:styleId="Obsah3">
    <w:name w:val="toc 3"/>
    <w:basedOn w:val="Normln"/>
    <w:next w:val="Normln"/>
    <w:autoRedefine/>
    <w:semiHidden/>
    <w:rsid w:val="00F03ED3"/>
    <w:pPr>
      <w:spacing w:before="0"/>
      <w:ind w:left="403"/>
    </w:pPr>
  </w:style>
  <w:style w:type="paragraph" w:customStyle="1" w:styleId="Hlavnnadpis">
    <w:name w:val="Hlavní nadpis"/>
    <w:basedOn w:val="Obsah1"/>
    <w:rsid w:val="009947E2"/>
    <w:pPr>
      <w:jc w:val="center"/>
    </w:pPr>
    <w:rPr>
      <w:b/>
      <w:bCs/>
      <w:sz w:val="36"/>
    </w:rPr>
  </w:style>
  <w:style w:type="paragraph" w:customStyle="1" w:styleId="Obsah">
    <w:name w:val="Obsah"/>
    <w:basedOn w:val="Normln"/>
    <w:rsid w:val="00C90B74"/>
  </w:style>
  <w:style w:type="character" w:styleId="Hypertextovodkaz">
    <w:name w:val="Hyperlink"/>
    <w:basedOn w:val="Standardnpsmoodstavce"/>
    <w:rsid w:val="009947E2"/>
    <w:rPr>
      <w:color w:val="0000FF"/>
      <w:u w:val="single"/>
    </w:rPr>
  </w:style>
  <w:style w:type="paragraph" w:styleId="Textbubliny">
    <w:name w:val="Balloon Text"/>
    <w:basedOn w:val="Normln"/>
    <w:semiHidden/>
    <w:rsid w:val="00BC77C7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rsid w:val="00646667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rsid w:val="00646667"/>
    <w:rPr>
      <w:rFonts w:ascii="Arial" w:hAnsi="Arial"/>
    </w:rPr>
  </w:style>
  <w:style w:type="paragraph" w:styleId="Zpat">
    <w:name w:val="footer"/>
    <w:basedOn w:val="Normln"/>
    <w:link w:val="ZpatChar"/>
    <w:rsid w:val="00646667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rsid w:val="00646667"/>
    <w:rPr>
      <w:rFonts w:ascii="Arial" w:hAnsi="Arial"/>
    </w:rPr>
  </w:style>
  <w:style w:type="table" w:styleId="Mkatabulky">
    <w:name w:val="Table Grid"/>
    <w:basedOn w:val="Normlntabulka"/>
    <w:rsid w:val="001F11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nhideWhenUsed/>
    <w:rsid w:val="001F1174"/>
    <w:rPr>
      <w:sz w:val="16"/>
      <w:szCs w:val="16"/>
    </w:rPr>
  </w:style>
  <w:style w:type="paragraph" w:styleId="Textkomente">
    <w:name w:val="annotation text"/>
    <w:basedOn w:val="Normln"/>
    <w:link w:val="TextkomenteChar"/>
    <w:unhideWhenUsed/>
    <w:rsid w:val="001F1174"/>
    <w:pPr>
      <w:spacing w:before="0"/>
    </w:pPr>
    <w:rPr>
      <w:rFonts w:ascii="Times New Roman" w:eastAsiaTheme="minorHAnsi" w:hAnsi="Times New Roman" w:cstheme="minorBidi"/>
    </w:rPr>
  </w:style>
  <w:style w:type="character" w:customStyle="1" w:styleId="TextkomenteChar">
    <w:name w:val="Text komentáře Char"/>
    <w:basedOn w:val="Standardnpsmoodstavce"/>
    <w:link w:val="Textkomente"/>
    <w:rsid w:val="001F1174"/>
    <w:rPr>
      <w:rFonts w:eastAsiaTheme="minorHAnsi" w:cstheme="minorBidi"/>
    </w:rPr>
  </w:style>
  <w:style w:type="paragraph" w:styleId="Odstavecseseznamem">
    <w:name w:val="List Paragraph"/>
    <w:basedOn w:val="Normln"/>
    <w:uiPriority w:val="34"/>
    <w:qFormat/>
    <w:rsid w:val="006F7AC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63D35"/>
    <w:pPr>
      <w:spacing w:before="120"/>
      <w:jc w:val="both"/>
    </w:pPr>
    <w:rPr>
      <w:rFonts w:ascii="Arial" w:hAnsi="Arial"/>
    </w:rPr>
  </w:style>
  <w:style w:type="paragraph" w:styleId="Nadpis1">
    <w:name w:val="heading 1"/>
    <w:basedOn w:val="Normln"/>
    <w:next w:val="Normln"/>
    <w:qFormat/>
    <w:rsid w:val="00084ADB"/>
    <w:pPr>
      <w:keepNext/>
      <w:numPr>
        <w:numId w:val="1"/>
      </w:numPr>
      <w:spacing w:before="360"/>
      <w:ind w:left="17" w:firstLine="0"/>
      <w:outlineLvl w:val="0"/>
    </w:pPr>
    <w:rPr>
      <w:rFonts w:cs="Arial"/>
      <w:b/>
      <w:bC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084ADB"/>
    <w:pPr>
      <w:numPr>
        <w:ilvl w:val="1"/>
        <w:numId w:val="1"/>
      </w:numPr>
      <w:spacing w:before="240"/>
      <w:ind w:left="584"/>
      <w:outlineLvl w:val="1"/>
    </w:pPr>
    <w:rPr>
      <w:b/>
      <w:bCs/>
      <w:iCs/>
      <w:szCs w:val="28"/>
    </w:rPr>
  </w:style>
  <w:style w:type="paragraph" w:styleId="Nadpis3">
    <w:name w:val="heading 3"/>
    <w:basedOn w:val="Normln"/>
    <w:next w:val="Normln"/>
    <w:qFormat/>
    <w:rsid w:val="00627380"/>
    <w:pPr>
      <w:keepNext/>
      <w:tabs>
        <w:tab w:val="num" w:pos="767"/>
      </w:tabs>
      <w:spacing w:before="240" w:after="60"/>
      <w:ind w:left="767" w:hanging="720"/>
      <w:outlineLvl w:val="2"/>
    </w:pPr>
    <w:rPr>
      <w:rFonts w:cs="Arial"/>
      <w:bCs/>
      <w:szCs w:val="26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rsid w:val="00084ADB"/>
    <w:rPr>
      <w:rFonts w:ascii="Arial" w:hAnsi="Arial"/>
      <w:b/>
      <w:bCs/>
      <w:iCs/>
      <w:szCs w:val="28"/>
      <w:lang w:val="cs-CZ" w:eastAsia="cs-CZ" w:bidi="ar-SA"/>
    </w:rPr>
  </w:style>
  <w:style w:type="paragraph" w:styleId="Obsah1">
    <w:name w:val="toc 1"/>
    <w:basedOn w:val="Normln"/>
    <w:next w:val="Normln"/>
    <w:autoRedefine/>
    <w:semiHidden/>
    <w:rsid w:val="00F03ED3"/>
    <w:pPr>
      <w:spacing w:before="0"/>
    </w:pPr>
  </w:style>
  <w:style w:type="paragraph" w:styleId="Obsah2">
    <w:name w:val="toc 2"/>
    <w:basedOn w:val="Normln"/>
    <w:next w:val="Normln"/>
    <w:autoRedefine/>
    <w:semiHidden/>
    <w:rsid w:val="00F03ED3"/>
    <w:pPr>
      <w:spacing w:before="0"/>
      <w:ind w:left="198"/>
    </w:pPr>
  </w:style>
  <w:style w:type="paragraph" w:customStyle="1" w:styleId="Odrky-psmena">
    <w:name w:val="Odrážky - písmena"/>
    <w:basedOn w:val="Normln"/>
    <w:link w:val="Odrky-psmenaCharChar"/>
    <w:rsid w:val="00F41305"/>
    <w:pPr>
      <w:numPr>
        <w:numId w:val="41"/>
      </w:numPr>
      <w:spacing w:before="0"/>
    </w:pPr>
  </w:style>
  <w:style w:type="paragraph" w:customStyle="1" w:styleId="Odrky2rove">
    <w:name w:val="Odrážky 2 úroveň"/>
    <w:basedOn w:val="Normln"/>
    <w:rsid w:val="00305475"/>
    <w:pPr>
      <w:numPr>
        <w:ilvl w:val="1"/>
        <w:numId w:val="41"/>
      </w:numPr>
      <w:spacing w:before="0"/>
    </w:pPr>
  </w:style>
  <w:style w:type="paragraph" w:customStyle="1" w:styleId="lnek">
    <w:name w:val="Článek"/>
    <w:basedOn w:val="Normln"/>
    <w:next w:val="Normln"/>
    <w:rsid w:val="00241999"/>
    <w:pPr>
      <w:overflowPunct w:val="0"/>
      <w:autoSpaceDE w:val="0"/>
      <w:autoSpaceDN w:val="0"/>
      <w:adjustRightInd w:val="0"/>
      <w:spacing w:before="360"/>
      <w:ind w:left="15" w:firstLine="2"/>
      <w:jc w:val="center"/>
      <w:textAlignment w:val="baseline"/>
      <w:outlineLvl w:val="0"/>
    </w:pPr>
    <w:rPr>
      <w:b/>
      <w:sz w:val="28"/>
      <w:szCs w:val="28"/>
    </w:rPr>
  </w:style>
  <w:style w:type="paragraph" w:customStyle="1" w:styleId="Odstavec2">
    <w:name w:val="Odstavec 2"/>
    <w:basedOn w:val="Normln"/>
    <w:rsid w:val="00241999"/>
    <w:pPr>
      <w:tabs>
        <w:tab w:val="num" w:pos="567"/>
      </w:tabs>
      <w:overflowPunct w:val="0"/>
      <w:autoSpaceDE w:val="0"/>
      <w:autoSpaceDN w:val="0"/>
      <w:adjustRightInd w:val="0"/>
      <w:ind w:left="567" w:hanging="550"/>
      <w:textAlignment w:val="baseline"/>
      <w:outlineLvl w:val="1"/>
    </w:pPr>
    <w:rPr>
      <w:szCs w:val="24"/>
    </w:rPr>
  </w:style>
  <w:style w:type="paragraph" w:customStyle="1" w:styleId="Odstavec3">
    <w:name w:val="Odstavec 3"/>
    <w:basedOn w:val="Odstavec2"/>
    <w:rsid w:val="00EF1065"/>
    <w:pPr>
      <w:numPr>
        <w:ilvl w:val="2"/>
      </w:numPr>
      <w:tabs>
        <w:tab w:val="num" w:pos="567"/>
        <w:tab w:val="num" w:pos="900"/>
      </w:tabs>
      <w:ind w:left="900" w:hanging="868"/>
      <w:outlineLvl w:val="2"/>
    </w:pPr>
  </w:style>
  <w:style w:type="paragraph" w:customStyle="1" w:styleId="Odrky-rky">
    <w:name w:val="Odrážky - čárky"/>
    <w:basedOn w:val="Normln"/>
    <w:rsid w:val="0045740A"/>
    <w:pPr>
      <w:numPr>
        <w:numId w:val="2"/>
      </w:numPr>
      <w:tabs>
        <w:tab w:val="clear" w:pos="720"/>
      </w:tabs>
      <w:spacing w:before="0"/>
      <w:ind w:left="680" w:hanging="340"/>
    </w:pPr>
  </w:style>
  <w:style w:type="character" w:customStyle="1" w:styleId="Odrky-psmenaCharChar">
    <w:name w:val="Odrážky - písmena Char Char"/>
    <w:basedOn w:val="Standardnpsmoodstavce"/>
    <w:link w:val="Odrky-psmena"/>
    <w:rsid w:val="00F41305"/>
    <w:rPr>
      <w:rFonts w:ascii="Arial" w:hAnsi="Arial"/>
      <w:lang w:val="cs-CZ" w:eastAsia="cs-CZ" w:bidi="ar-SA"/>
    </w:rPr>
  </w:style>
  <w:style w:type="paragraph" w:styleId="Obsah3">
    <w:name w:val="toc 3"/>
    <w:basedOn w:val="Normln"/>
    <w:next w:val="Normln"/>
    <w:autoRedefine/>
    <w:semiHidden/>
    <w:rsid w:val="00F03ED3"/>
    <w:pPr>
      <w:spacing w:before="0"/>
      <w:ind w:left="403"/>
    </w:pPr>
  </w:style>
  <w:style w:type="paragraph" w:customStyle="1" w:styleId="Hlavnnadpis">
    <w:name w:val="Hlavní nadpis"/>
    <w:basedOn w:val="Obsah1"/>
    <w:rsid w:val="009947E2"/>
    <w:pPr>
      <w:jc w:val="center"/>
    </w:pPr>
    <w:rPr>
      <w:b/>
      <w:bCs/>
      <w:sz w:val="36"/>
    </w:rPr>
  </w:style>
  <w:style w:type="paragraph" w:customStyle="1" w:styleId="Obsah">
    <w:name w:val="Obsah"/>
    <w:basedOn w:val="Normln"/>
    <w:rsid w:val="00C90B74"/>
  </w:style>
  <w:style w:type="character" w:styleId="Hypertextovodkaz">
    <w:name w:val="Hyperlink"/>
    <w:basedOn w:val="Standardnpsmoodstavce"/>
    <w:rsid w:val="009947E2"/>
    <w:rPr>
      <w:color w:val="0000FF"/>
      <w:u w:val="single"/>
    </w:rPr>
  </w:style>
  <w:style w:type="paragraph" w:styleId="Textbubliny">
    <w:name w:val="Balloon Text"/>
    <w:basedOn w:val="Normln"/>
    <w:semiHidden/>
    <w:rsid w:val="00BC77C7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rsid w:val="00646667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rsid w:val="00646667"/>
    <w:rPr>
      <w:rFonts w:ascii="Arial" w:hAnsi="Arial"/>
    </w:rPr>
  </w:style>
  <w:style w:type="paragraph" w:styleId="Zpat">
    <w:name w:val="footer"/>
    <w:basedOn w:val="Normln"/>
    <w:link w:val="ZpatChar"/>
    <w:rsid w:val="00646667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rsid w:val="00646667"/>
    <w:rPr>
      <w:rFonts w:ascii="Arial" w:hAnsi="Arial"/>
    </w:rPr>
  </w:style>
  <w:style w:type="table" w:styleId="Mkatabulky">
    <w:name w:val="Table Grid"/>
    <w:basedOn w:val="Normlntabulka"/>
    <w:rsid w:val="001F11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nhideWhenUsed/>
    <w:rsid w:val="001F1174"/>
    <w:rPr>
      <w:sz w:val="16"/>
      <w:szCs w:val="16"/>
    </w:rPr>
  </w:style>
  <w:style w:type="paragraph" w:styleId="Textkomente">
    <w:name w:val="annotation text"/>
    <w:basedOn w:val="Normln"/>
    <w:link w:val="TextkomenteChar"/>
    <w:unhideWhenUsed/>
    <w:rsid w:val="001F1174"/>
    <w:pPr>
      <w:spacing w:before="0"/>
    </w:pPr>
    <w:rPr>
      <w:rFonts w:ascii="Times New Roman" w:eastAsiaTheme="minorHAnsi" w:hAnsi="Times New Roman" w:cstheme="minorBidi"/>
    </w:rPr>
  </w:style>
  <w:style w:type="character" w:customStyle="1" w:styleId="TextkomenteChar">
    <w:name w:val="Text komentáře Char"/>
    <w:basedOn w:val="Standardnpsmoodstavce"/>
    <w:link w:val="Textkomente"/>
    <w:rsid w:val="001F1174"/>
    <w:rPr>
      <w:rFonts w:eastAsiaTheme="minorHAnsi" w:cstheme="minorBidi"/>
    </w:rPr>
  </w:style>
  <w:style w:type="paragraph" w:styleId="Odstavecseseznamem">
    <w:name w:val="List Paragraph"/>
    <w:basedOn w:val="Normln"/>
    <w:uiPriority w:val="34"/>
    <w:qFormat/>
    <w:rsid w:val="006F7A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753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adek\Data%20aplikac&#237;\Microsoft\&#352;ablony\Normal%20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71AC0B-9BB1-444F-AF29-D1EB7DD010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 01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Normální text</vt:lpstr>
    </vt:vector>
  </TitlesOfParts>
  <Company>Microsoft</Company>
  <LinksUpToDate>false</LinksUpToDate>
  <CharactersWithSpaces>5</CharactersWithSpaces>
  <SharedDoc>false</SharedDoc>
  <HLinks>
    <vt:vector size="6" baseType="variant">
      <vt:variant>
        <vt:i4>1704045</vt:i4>
      </vt:variant>
      <vt:variant>
        <vt:i4>0</vt:i4>
      </vt:variant>
      <vt:variant>
        <vt:i4>0</vt:i4>
      </vt:variant>
      <vt:variant>
        <vt:i4>5</vt:i4>
      </vt:variant>
      <vt:variant>
        <vt:lpwstr>mailto:milan.trnka@ceproas.cz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Normální text</dc:title>
  <dc:creator>Radek Kapsa</dc:creator>
  <cp:lastModifiedBy>Trnka Milan</cp:lastModifiedBy>
  <cp:revision>2</cp:revision>
  <cp:lastPrinted>2010-09-29T09:48:00Z</cp:lastPrinted>
  <dcterms:created xsi:type="dcterms:W3CDTF">2016-02-10T09:14:00Z</dcterms:created>
  <dcterms:modified xsi:type="dcterms:W3CDTF">2016-02-10T09:14:00Z</dcterms:modified>
</cp:coreProperties>
</file>